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MAROWE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London. Gentleman.</w:t>
      </w: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Palmer of Otford, Kent(q.v.),</w:t>
      </w: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his wife, Anne(q.v.).</w:t>
      </w: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57C4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</w:p>
    <w:p w:rsidR="001356A5" w:rsidRDefault="001356A5" w:rsidP="001356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April 2018</w:t>
      </w:r>
    </w:p>
    <w:p w:rsidR="006B2F86" w:rsidRPr="00E71FC3" w:rsidRDefault="001356A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6A5" w:rsidRDefault="001356A5" w:rsidP="00E71FC3">
      <w:r>
        <w:separator/>
      </w:r>
    </w:p>
  </w:endnote>
  <w:endnote w:type="continuationSeparator" w:id="0">
    <w:p w:rsidR="001356A5" w:rsidRDefault="001356A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6A5" w:rsidRDefault="001356A5" w:rsidP="00E71FC3">
      <w:r>
        <w:separator/>
      </w:r>
    </w:p>
  </w:footnote>
  <w:footnote w:type="continuationSeparator" w:id="0">
    <w:p w:rsidR="001356A5" w:rsidRDefault="001356A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A5"/>
    <w:rsid w:val="001356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398D4F-F9C6-4F86-9073-45340500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356A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356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2018-04-13T20:33:00Z</dcterms:created>
  <dcterms:modified xsi:type="dcterms:W3CDTF">2018-04-13T20:34:00Z</dcterms:modified>
</cp:coreProperties>
</file>